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A5DA2" w14:textId="222B3146" w:rsidR="00BA00AB" w:rsidRDefault="005F30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RYCROFT</w:t>
      </w:r>
      <w:r>
        <w:rPr>
          <w:rFonts w:ascii="Times New Roman" w:hAnsi="Times New Roman" w:cs="Times New Roman"/>
          <w:sz w:val="24"/>
          <w:szCs w:val="24"/>
        </w:rPr>
        <w:t xml:space="preserve">      (d.1467)</w:t>
      </w:r>
    </w:p>
    <w:p w14:paraId="6E0E00FA" w14:textId="7B769019" w:rsidR="005F3090" w:rsidRDefault="005F30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Tadcaster. Yeoman.</w:t>
      </w:r>
    </w:p>
    <w:p w14:paraId="0E830B2B" w14:textId="54501C4E" w:rsidR="005F3090" w:rsidRDefault="005F30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5AB235" w14:textId="527354DF" w:rsidR="005F3090" w:rsidRDefault="005F30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8BE301" w14:textId="63EF1E59" w:rsidR="005F3090" w:rsidRDefault="005F30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Oct.1467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p.142)</w:t>
      </w:r>
    </w:p>
    <w:p w14:paraId="676C1D5D" w14:textId="1578E848" w:rsidR="005F3090" w:rsidRDefault="005F30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5A73CEFF" w14:textId="27D8F95C" w:rsidR="005F3090" w:rsidRDefault="005F30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E30767" w14:textId="259FD11D" w:rsidR="005F3090" w:rsidRDefault="005F30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25FF14" w14:textId="1977BAEC" w:rsidR="005F3090" w:rsidRPr="005F3090" w:rsidRDefault="005F30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5F3090" w:rsidRPr="005F30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F5B3E" w14:textId="77777777" w:rsidR="005F3090" w:rsidRDefault="005F3090" w:rsidP="009139A6">
      <w:r>
        <w:separator/>
      </w:r>
    </w:p>
  </w:endnote>
  <w:endnote w:type="continuationSeparator" w:id="0">
    <w:p w14:paraId="7CBC4BC4" w14:textId="77777777" w:rsidR="005F3090" w:rsidRDefault="005F30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CE7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EEA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87E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6E56B" w14:textId="77777777" w:rsidR="005F3090" w:rsidRDefault="005F3090" w:rsidP="009139A6">
      <w:r>
        <w:separator/>
      </w:r>
    </w:p>
  </w:footnote>
  <w:footnote w:type="continuationSeparator" w:id="0">
    <w:p w14:paraId="72EB2213" w14:textId="77777777" w:rsidR="005F3090" w:rsidRDefault="005F30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895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898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0BA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090"/>
    <w:rsid w:val="000666E0"/>
    <w:rsid w:val="002510B7"/>
    <w:rsid w:val="005C130B"/>
    <w:rsid w:val="005F309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1EE63"/>
  <w15:chartTrackingRefBased/>
  <w15:docId w15:val="{59B42F48-9F4C-4C57-B282-631DF538C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2021-12-03T16:19:00Z</dcterms:created>
  <dcterms:modified xsi:type="dcterms:W3CDTF">2021-12-03T16:21:00Z</dcterms:modified>
</cp:coreProperties>
</file>